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BC" w:rsidRPr="00CA7C3D" w:rsidRDefault="00411FB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11FBC" w:rsidRPr="00CA7C3D" w:rsidRDefault="00411FB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11FBC" w:rsidRPr="00CA7C3D" w:rsidRDefault="00411FB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11FBC" w:rsidRPr="00CA7C3D" w:rsidRDefault="00411FB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11FBC" w:rsidRPr="00330BBA" w:rsidRDefault="00411FBC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21.122023 № 532</w:t>
      </w:r>
    </w:p>
    <w:p w:rsidR="00411FBC" w:rsidRPr="00CA7C3D" w:rsidRDefault="00411FB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11FBC" w:rsidRPr="00CA7C3D" w:rsidRDefault="00411FB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Старогутнянского сельского поселения Унечского муниципального района Брянской области</w:t>
      </w:r>
    </w:p>
    <w:p w:rsidR="00411FBC" w:rsidRPr="00CA7C3D" w:rsidRDefault="00411FB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11FBC" w:rsidRPr="00FC5F2F" w:rsidRDefault="00411FBC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411FBC" w:rsidRDefault="00411FBC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11FBC" w:rsidRPr="00336C1F" w:rsidRDefault="00411FBC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11FBC" w:rsidRPr="00F13FF3" w:rsidRDefault="00411FBC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411FBC" w:rsidRPr="00F13FF3" w:rsidRDefault="00411FB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800 255</w:t>
      </w:r>
      <w:bookmarkStart w:id="1" w:name="_GoBack"/>
      <w:bookmarkEnd w:id="1"/>
      <w:r w:rsidRPr="00F13FF3">
        <w:rPr>
          <w:lang w:eastAsia="ru-RU"/>
        </w:rPr>
        <w:t>кв.м;</w:t>
      </w:r>
    </w:p>
    <w:p w:rsidR="00411FBC" w:rsidRPr="00F13FF3" w:rsidRDefault="00411FB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411FBC" w:rsidRPr="00F13FF3" w:rsidRDefault="00411FB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411FBC" w:rsidRDefault="00411FBC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11FBC" w:rsidRPr="00F13FF3" w:rsidRDefault="00411FBC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411FBC" w:rsidRPr="00F13FF3" w:rsidRDefault="00411FBC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11FBC" w:rsidRPr="0050051F" w:rsidRDefault="00411FB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11FBC" w:rsidRPr="0050051F" w:rsidRDefault="00411FB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11FBC" w:rsidRPr="0050051F" w:rsidRDefault="00411FB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11FBC" w:rsidRDefault="00411FBC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11FBC" w:rsidRDefault="00411FBC" w:rsidP="00095619">
      <w:pPr>
        <w:spacing w:line="240" w:lineRule="auto"/>
        <w:jc w:val="both"/>
        <w:rPr>
          <w:lang w:eastAsia="ru-RU"/>
        </w:rPr>
      </w:pPr>
    </w:p>
    <w:p w:rsidR="00411FBC" w:rsidRDefault="00411FBC" w:rsidP="00095619">
      <w:pPr>
        <w:spacing w:line="240" w:lineRule="auto"/>
        <w:rPr>
          <w:lang w:eastAsia="ru-RU"/>
        </w:rPr>
      </w:pPr>
    </w:p>
    <w:p w:rsidR="00411FBC" w:rsidRPr="0050051F" w:rsidRDefault="00411FBC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411FBC" w:rsidRPr="0050051F" w:rsidRDefault="00411FBC" w:rsidP="00095619">
      <w:pPr>
        <w:spacing w:line="240" w:lineRule="auto"/>
        <w:rPr>
          <w:lang w:eastAsia="ru-RU"/>
        </w:rPr>
      </w:pPr>
    </w:p>
    <w:p w:rsidR="00411FBC" w:rsidRPr="0050051F" w:rsidRDefault="00411FBC" w:rsidP="00095619">
      <w:pPr>
        <w:spacing w:line="240" w:lineRule="auto"/>
        <w:rPr>
          <w:lang w:eastAsia="ru-RU"/>
        </w:rPr>
      </w:pPr>
    </w:p>
    <w:p w:rsidR="00411FBC" w:rsidRDefault="00411FBC" w:rsidP="00102B37">
      <w:pPr>
        <w:spacing w:line="240" w:lineRule="auto"/>
        <w:rPr>
          <w:lang w:eastAsia="ru-RU"/>
        </w:rPr>
      </w:pPr>
    </w:p>
    <w:p w:rsidR="00411FBC" w:rsidRPr="0050051F" w:rsidRDefault="00411FBC" w:rsidP="00095619">
      <w:pPr>
        <w:spacing w:line="240" w:lineRule="auto"/>
        <w:rPr>
          <w:lang w:eastAsia="ru-RU"/>
        </w:rPr>
      </w:pPr>
    </w:p>
    <w:p w:rsidR="00411FBC" w:rsidRPr="00060422" w:rsidRDefault="00411FBC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11FBC" w:rsidRPr="00336C1F" w:rsidRDefault="00411FBC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11FBC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FBC" w:rsidRDefault="00411FBC" w:rsidP="006F0F01">
      <w:pPr>
        <w:spacing w:line="240" w:lineRule="auto"/>
      </w:pPr>
      <w:r>
        <w:separator/>
      </w:r>
    </w:p>
  </w:endnote>
  <w:endnote w:type="continuationSeparator" w:id="1">
    <w:p w:rsidR="00411FBC" w:rsidRDefault="00411FB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FBC" w:rsidRDefault="00411FBC" w:rsidP="006F0F01">
      <w:pPr>
        <w:spacing w:line="240" w:lineRule="auto"/>
      </w:pPr>
      <w:r>
        <w:separator/>
      </w:r>
    </w:p>
  </w:footnote>
  <w:footnote w:type="continuationSeparator" w:id="1">
    <w:p w:rsidR="00411FBC" w:rsidRDefault="00411FB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81509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C27E2"/>
    <w:rsid w:val="00411FBC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6D1F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29E4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63DA2"/>
    <w:rsid w:val="00D71959"/>
    <w:rsid w:val="00DB1AC0"/>
    <w:rsid w:val="00DB3B77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50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76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2</Pages>
  <Words>463</Words>
  <Characters>2641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41</cp:revision>
  <cp:lastPrinted>2023-12-20T13:07:00Z</cp:lastPrinted>
  <dcterms:created xsi:type="dcterms:W3CDTF">2021-06-24T09:26:00Z</dcterms:created>
  <dcterms:modified xsi:type="dcterms:W3CDTF">2023-12-22T06:57:00Z</dcterms:modified>
</cp:coreProperties>
</file>